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9655C" w:rsidTr="00B9655C" w14:paraId="339760A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55C" w:rsidRDefault="00B9655C" w14:paraId="49F7AA64" w14:textId="12BE1E2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55C" w:rsidRDefault="00B9655C" w14:paraId="3D50924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9655C" w:rsidRDefault="00B9655C" w14:paraId="570765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9655C" w:rsidRDefault="00B9655C" w14:paraId="51CE184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9655C" w:rsidRDefault="00B9655C" w14:paraId="6A860C6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9655C" w:rsidP="00B9655C" w:rsidRDefault="00B9655C" w14:paraId="5163C33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9655C" w:rsidP="00B9655C" w:rsidRDefault="00B9655C" w14:paraId="7B44883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9655C" w:rsidP="00B9655C" w:rsidRDefault="00B9655C" w14:paraId="0F2B910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St-2412/2019</w:t>
      </w:r>
    </w:p>
    <w:p w:rsidR="00B9655C" w:rsidP="00B9655C" w:rsidRDefault="00B9655C" w14:paraId="1566D584" w14:textId="77777777">
      <w:pPr>
        <w:tabs>
          <w:tab w:val="left" w:pos="709"/>
        </w:tabs>
      </w:pPr>
      <w:r>
        <w:t xml:space="preserve"> </w:t>
      </w:r>
    </w:p>
    <w:p w:rsidR="00B9655C" w:rsidP="00B9655C" w:rsidRDefault="00B9655C" w14:paraId="2519EFF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9655C" w:rsidP="00B9655C" w:rsidRDefault="00B9655C" w14:paraId="6F1877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9655C" w:rsidP="00B9655C" w:rsidRDefault="00B9655C" w14:paraId="18BBCAB5" w14:textId="77777777">
      <w:pPr>
        <w:tabs>
          <w:tab w:val="left" w:pos="709"/>
        </w:tabs>
      </w:pPr>
    </w:p>
    <w:p w:rsidR="00B9655C" w:rsidP="00B9655C" w:rsidRDefault="00B9655C" w14:paraId="775C3EA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9655C" w:rsidP="00B9655C" w:rsidRDefault="00B9655C" w14:paraId="28DD19D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9655C" w:rsidP="00B9655C" w:rsidRDefault="00B9655C" w14:paraId="4534056C" w14:textId="77777777">
      <w:pPr>
        <w:tabs>
          <w:tab w:val="left" w:pos="709"/>
        </w:tabs>
      </w:pPr>
    </w:p>
    <w:p w:rsidR="00B9655C" w:rsidP="00B9655C" w:rsidRDefault="00B9655C" w14:paraId="77C0D74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9655C" w:rsidP="00B9655C" w:rsidRDefault="00B9655C" w14:paraId="3C10815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9655C" w:rsidP="00B9655C" w:rsidRDefault="00B9655C" w14:paraId="603F7EE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9655C" w:rsidP="00B9655C" w:rsidRDefault="00B9655C" w14:paraId="7EF49E5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9655C" w:rsidP="00B9655C" w:rsidRDefault="00B9655C" w14:paraId="096B4673" w14:textId="77777777">
      <w:pPr>
        <w:tabs>
          <w:tab w:val="left" w:pos="709"/>
        </w:tabs>
      </w:pPr>
    </w:p>
    <w:p w:rsidR="00B9655C" w:rsidP="00B9655C" w:rsidRDefault="00B9655C" w14:paraId="737A7155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B9655C" w:rsidP="00B9655C" w:rsidRDefault="00B9655C" w14:paraId="3B5AB5A0" w14:textId="77777777">
      <w:pPr>
        <w:tabs>
          <w:tab w:val="left" w:pos="709"/>
        </w:tabs>
        <w:jc w:val="both"/>
      </w:pPr>
    </w:p>
    <w:p w:rsidR="00B9655C" w:rsidP="00B9655C" w:rsidRDefault="00B9655C" w14:paraId="21F69C9C" w14:textId="77777777">
      <w:pPr>
        <w:tabs>
          <w:tab w:val="left" w:pos="709"/>
        </w:tabs>
      </w:pPr>
      <w:r>
        <w:t xml:space="preserve"> </w:t>
      </w:r>
      <w:r>
        <w:tab/>
        <w:t>17. St-2412/2019</w:t>
      </w:r>
    </w:p>
    <w:p w:rsidR="00B9655C" w:rsidP="00B9655C" w:rsidRDefault="00B9655C" w14:paraId="0CE2CC37" w14:textId="77777777">
      <w:pPr>
        <w:tabs>
          <w:tab w:val="left" w:pos="709"/>
        </w:tabs>
      </w:pPr>
    </w:p>
    <w:p w:rsidR="00B9655C" w:rsidP="00B9655C" w:rsidRDefault="00B9655C" w14:paraId="73C10EA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9655C" w:rsidP="00B9655C" w:rsidRDefault="00B9655C" w14:paraId="505C111B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B9655C" w:rsidP="00B9655C" w:rsidRDefault="00B9655C" w14:paraId="77091CF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9655C" w:rsidP="00B9655C" w:rsidRDefault="00B9655C" w14:paraId="33A9EA21" w14:textId="77777777">
      <w:pPr>
        <w:tabs>
          <w:tab w:val="left" w:pos="709"/>
        </w:tabs>
        <w:jc w:val="both"/>
      </w:pPr>
    </w:p>
    <w:p w:rsidR="00B9655C" w:rsidP="00B9655C" w:rsidRDefault="00B9655C" w14:paraId="1887D420" w14:textId="77777777">
      <w:pPr>
        <w:tabs>
          <w:tab w:val="left" w:pos="709"/>
        </w:tabs>
        <w:jc w:val="both"/>
      </w:pPr>
      <w:r>
        <w:t xml:space="preserve">protiv </w:t>
      </w:r>
    </w:p>
    <w:p w:rsidR="00B9655C" w:rsidP="00B9655C" w:rsidRDefault="00B9655C" w14:paraId="2DE184D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9655C" w:rsidP="00B9655C" w:rsidRDefault="00B9655C" w14:paraId="3FB16B25" w14:textId="77777777">
      <w:pPr>
        <w:tabs>
          <w:tab w:val="left" w:pos="709"/>
        </w:tabs>
        <w:ind w:left="708"/>
        <w:jc w:val="both"/>
      </w:pPr>
      <w:r>
        <w:tab/>
        <w:t xml:space="preserve">QUIET NIGHT  jednostavno društvo s ograničenom odgovornošću za trgovinu i usluge, Zagreb, </w:t>
      </w:r>
      <w:proofErr w:type="spellStart"/>
      <w:r>
        <w:t>Koledinečka</w:t>
      </w:r>
      <w:proofErr w:type="spellEnd"/>
      <w:r>
        <w:t xml:space="preserve"> ulica 1, OIB: 37186102358</w:t>
      </w:r>
    </w:p>
    <w:p w:rsidR="00B9655C" w:rsidP="00B9655C" w:rsidRDefault="00B9655C" w14:paraId="146831C7" w14:textId="77777777">
      <w:pPr>
        <w:tabs>
          <w:tab w:val="left" w:pos="709"/>
        </w:tabs>
        <w:ind w:left="708"/>
        <w:jc w:val="both"/>
      </w:pPr>
    </w:p>
    <w:p w:rsidR="00B9655C" w:rsidP="00B9655C" w:rsidRDefault="00B9655C" w14:paraId="7C4A4FC5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B9655C" w:rsidP="00B9655C" w:rsidRDefault="00B9655C" w14:paraId="49E32669" w14:textId="77777777">
      <w:pPr>
        <w:tabs>
          <w:tab w:val="left" w:pos="709"/>
        </w:tabs>
        <w:jc w:val="both"/>
      </w:pPr>
    </w:p>
    <w:p w:rsidR="00B9655C" w:rsidP="00B9655C" w:rsidRDefault="00B9655C" w14:paraId="2A456EE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9655C" w:rsidP="00B9655C" w:rsidRDefault="00B9655C" w14:paraId="44BD3956" w14:textId="77777777">
      <w:pPr>
        <w:tabs>
          <w:tab w:val="left" w:pos="709"/>
        </w:tabs>
      </w:pPr>
    </w:p>
    <w:p w:rsidR="00B9655C" w:rsidP="00B9655C" w:rsidRDefault="00B9655C" w14:paraId="2A4D7DC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9655C" w:rsidP="00B9655C" w:rsidRDefault="00B9655C" w14:paraId="79DECD1F" w14:textId="77777777">
      <w:pPr>
        <w:tabs>
          <w:tab w:val="left" w:pos="709"/>
        </w:tabs>
      </w:pPr>
    </w:p>
    <w:p w:rsidR="00B9655C" w:rsidP="00B9655C" w:rsidRDefault="00B9655C" w14:paraId="7370274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9655C" w:rsidP="00B9655C" w:rsidRDefault="00B9655C" w14:paraId="30A0BDB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9655C" w:rsidP="00B9655C" w:rsidRDefault="00B9655C" w14:paraId="219B025A" w14:textId="77777777">
      <w:pPr>
        <w:tabs>
          <w:tab w:val="left" w:pos="709"/>
        </w:tabs>
      </w:pPr>
    </w:p>
    <w:p w:rsidR="00942A2A" w:rsidP="003D06B2" w:rsidRDefault="00942A2A" w14:paraId="0435592E" w14:textId="0435592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9655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965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655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655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655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655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9655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9655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9655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6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55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55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55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55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9655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6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55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208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St-2412/2019</izvorni_sadrzaj>
    <derivirana_varijabla naziv="DomainObject.Predmet.OznakaBroj_1">St-2412/2019</derivirana_varijabla>
  </DomainObject.Predmet.OznakaBroj>
  <DomainObject.Predmet.OznakaBrojOptuznogAkta>
    <izvorni_sadrzaj>04-06-19-4099</izvorni_sadrzaj>
    <derivirana_varijabla naziv="DomainObject.Predmet.OznakaBrojOptuznogAkta_1">04-06-19-4099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QUIET NIGHT  jednostavno društvo s ograničenom odgovornošću za trgovinu i usluge</izvorni_sadrzaj>
    <derivirana_varijabla naziv="DomainObject.Predmet.ProtustrankaFormated_1">  QUIET NIGHT  jednostavno društvo s ograničenom odgovornošću za trgovinu i usluge</derivirana_varijabla>
  </DomainObject.Predmet.ProtustrankaFormated>
  <DomainObject.Predmet.ProtustrankaFormatedOIB>
    <izvorni_sadrzaj>  QUIET NIGHT  jednostavno društvo s ograničenom odgovornošću za trgovinu i usluge, OIB 37186102358</izvorni_sadrzaj>
    <derivirana_varijabla naziv="DomainObject.Predmet.ProtustrankaFormatedOIB_1">  QUIET NIGHT  jednostavno društvo s ograničenom odgovornošću za trgovinu i usluge, OIB 37186102358</derivirana_varijabla>
  </DomainObject.Predmet.ProtustrankaFormatedOIB>
  <DomainObject.Predmet.ProtustrankaFormatedWithAdress>
    <izvorni_sadrzaj> QUIET NIGHT  jednostavno društvo s ograničenom odgovornošću za trgovinu i usluge, Koledinečka ulica 1, 10000 Zagreb</izvorni_sadrzaj>
    <derivirana_varijabla naziv="DomainObject.Predmet.ProtustrankaFormatedWithAdress_1"> QUIET NIGHT  jednostavno društvo s ograničenom odgovornošću za trgovinu i usluge, Koledinečka ulica 1, 10000 Zagreb</derivirana_varijabla>
  </DomainObject.Predmet.ProtustrankaFormatedWithAdress>
  <DomainObject.Predmet.ProtustrankaFormatedWithAdressOIB>
    <izvorni_sadrzaj> QUIET NIGHT  jednostavno društvo s ograničenom odgovornošću za trgovinu i usluge, OIB 37186102358, Koledinečka ulica 1, 10000 Zagreb</izvorni_sadrzaj>
    <derivirana_varijabla naziv="DomainObject.Predmet.ProtustrankaFormatedWithAdressOIB_1"> QUIET NIGHT  jednostavno društvo s ograničenom odgovornošću za trgovinu i usluge, OIB 37186102358, Koledinečka ulica 1, 10000 Zagreb</derivirana_varijabla>
  </DomainObject.Predmet.ProtustrankaFormatedWithAdressOIB>
  <DomainObject.Predmet.ProtustrankaWithAdress>
    <izvorni_sadrzaj>QUIET NIGHT  jednostavno društvo s ograničenom odgovornošću za trgovinu i usluge Koledinečka ulica 1, 10000 Zagreb</izvorni_sadrzaj>
    <derivirana_varijabla naziv="DomainObject.Predmet.ProtustrankaWithAdress_1">QUIET NIGHT  jednostavno društvo s ograničenom odgovornošću za trgovinu i usluge Koledinečka ulica 1, 10000 Zagreb</derivirana_varijabla>
  </DomainObject.Predmet.ProtustrankaWithAdress>
  <DomainObject.Predmet.ProtustrankaWithAdressOIB>
    <izvorni_sadrzaj>QUIET NIGHT  jednostavno društvo s ograničenom odgovornošću za trgovinu i usluge, OIB 37186102358, Koledinečka ulica 1, 10000 Zagreb</izvorni_sadrzaj>
    <derivirana_varijabla naziv="DomainObject.Predmet.ProtustrankaWithAdressOIB_1">QUIET NIGHT  jednostavno društvo s ograničenom odgovornošću za trgovinu i usluge, OIB 37186102358, Koledinečka ulica 1, 10000 Zagreb</derivirana_varijabla>
  </DomainObject.Predmet.ProtustrankaWithAdressOIB>
  <DomainObject.Predmet.ProtustrankaNazivFormated>
    <izvorni_sadrzaj>QUIET NIGHT  jednostavno društvo s ograničenom odgovornošću za trgovinu i usluge</izvorni_sadrzaj>
    <derivirana_varijabla naziv="DomainObject.Predmet.ProtustrankaNazivFormated_1">QUIET NIGHT  jednostavno društvo s ograničenom odgovornošću za trgovinu i usluge</derivirana_varijabla>
  </DomainObject.Predmet.ProtustrankaNazivFormated>
  <DomainObject.Predmet.ProtustrankaNazivFormatedOIB>
    <izvorni_sadrzaj>QUIET NIGHT  jednostavno društvo s ograničenom odgovornošću za trgovinu i usluge, OIB 37186102358</izvorni_sadrzaj>
    <derivirana_varijabla naziv="DomainObject.Predmet.ProtustrankaNazivFormatedOIB_1">QUIET NIGHT  jednostavno društvo s ograničenom odgovornošću za trgovinu i usluge, OIB 37186102358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QUIET NIGHT  jednostavno društvo s ograničenom odgovornošću za trgovinu i usluge</item>
    </izvorni_sadrzaj>
    <derivirana_varijabla naziv="DomainObject.Predmet.ProtuStrankaListFormated_1">
      <item>QUIET NIGHT  jednostavno društvo s ograničenom odgovornošću za trgovinu i usluge</item>
    </derivirana_varijabla>
  </DomainObject.Predmet.ProtuStrankaListFormated>
  <DomainObject.Predmet.ProtuStrankaListFormatedOIB>
    <izvorni_sadrzaj>
      <item>QUIET NIGHT  jednostavno društvo s ograničenom odgovornošću za trgovinu i usluge, OIB 37186102358</item>
    </izvorni_sadrzaj>
    <derivirana_varijabla naziv="DomainObject.Predmet.ProtuStrankaListFormatedOIB_1">
      <item>QUIET NIGHT  jednostavno društvo s ograničenom odgovornošću za trgovinu i usluge, OIB 37186102358</item>
    </derivirana_varijabla>
  </DomainObject.Predmet.ProtuStrankaListFormatedOIB>
  <DomainObject.Predmet.ProtuStrankaListFormatedWithAdress>
    <izvorni_sadrzaj>
      <item>QUIET NIGHT  jednostavno društvo s ograničenom odgovornošću za trgovinu i usluge, Koledinečka ulica 1, 10000 Zagreb</item>
    </izvorni_sadrzaj>
    <derivirana_varijabla naziv="DomainObject.Predmet.ProtuStrankaListFormatedWithAdress_1">
      <item>QUIET NIGHT  jednostavno društvo s ograničenom odgovornošću za trgovinu i usluge, Koledinečka ulica 1, 10000 Zagreb</item>
    </derivirana_varijabla>
  </DomainObject.Predmet.ProtuStrankaListFormatedWithAdress>
  <DomainObject.Predmet.ProtuStrankaListFormatedWithAdressOIB>
    <izvorni_sadrzaj>
      <item>QUIET NIGHT  jednostavno društvo s ograničenom odgovornošću za trgovinu i usluge, OIB 37186102358, Koledinečka ulica 1, 10000 Zagreb</item>
    </izvorni_sadrzaj>
    <derivirana_varijabla naziv="DomainObject.Predmet.ProtuStrankaListFormatedWithAdressOIB_1">
      <item>QUIET NIGHT  jednostavno društvo s ograničenom odgovornošću za trgovinu i usluge, OIB 37186102358, Koledinečka ulica 1, 10000 Zagreb</item>
    </derivirana_varijabla>
  </DomainObject.Predmet.ProtuStrankaListFormatedWithAdressOIB>
  <DomainObject.Predmet.ProtuStrankaListNazivFormated>
    <izvorni_sadrzaj>
      <item>QUIET NIGHT  jednostavno društvo s ograničenom odgovornošću za trgovinu i usluge</item>
    </izvorni_sadrzaj>
    <derivirana_varijabla naziv="DomainObject.Predmet.ProtuStrankaListNazivFormated_1">
      <item>QUIET NIGHT  jednostavno društvo s ograničenom odgovornošću za trgovinu i usluge</item>
    </derivirana_varijabla>
  </DomainObject.Predmet.ProtuStrankaListNazivFormated>
  <DomainObject.Predmet.ProtuStrankaListNazivFormatedOIB>
    <izvorni_sadrzaj>
      <item>QUIET NIGHT  jednostavno društvo s ograničenom odgovornošću za trgovinu i usluge, OIB 37186102358</item>
    </izvorni_sadrzaj>
    <derivirana_varijabla naziv="DomainObject.Predmet.ProtuStrankaListNazivFormatedOIB_1">
      <item>QUIET NIGHT  jednostavno društvo s ograničenom odgovornošću za trgovinu i usluge, OIB 37186102358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QUIET NIGHT  jednostavno društvo s ograničenom odgovornošću za trgovinu i usluge</izvorni_sadrzaj>
    <derivirana_varijabla naziv="DomainObject.Predmet.ProtustrankaIDrugi_1">QUIET NIGHT 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QUIET NIGHT  jednostavno društvo s ograničenom odgovornošću za trgovinu i usluge, OIB 37186102358, Koledinečka ulica 1, 10000 Zagreb</izvorni_sadrzaj>
    <derivirana_varijabla naziv="DomainObject.Predmet.ProtustrankaIDrugiAdressOIB_1">QUIET NIGHT  jednostavno društvo s ograničenom odgovornošću za trgovinu i usluge, OIB 37186102358, Koledinečka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QUIET NIGHT  jednostavno društvo s ograničenom odgovornošću za trgovinu i usluge</item>
      <item>Financijska agencija</item>
    </izvorni_sadrzaj>
    <derivirana_varijabla naziv="DomainObject.Predmet.SudioniciListNaziv_1">
      <item>QUIET NIGHT  jednostavno društvo s ograničenom odgovornošću za trgovinu i usluge</item>
      <item>Financijska agencija</item>
    </derivirana_varijabla>
  </DomainObject.Predmet.SudioniciListNaziv>
  <DomainObject.Predmet.SudioniciListAdressOIB>
    <izvorni_sadrzaj>
      <item>QUIET NIGHT  jednostavno društvo s ograničenom odgovornošću za trgovinu i usluge, OIB 37186102358, Koledinečka ulica 1,10000 Zagreb</item>
      <item>Financijska agencija, OIB 85821130368, TRG SVIBANJSKIH ŽRTAVA 1995. 1,10000 Zagreb</item>
    </izvorni_sadrzaj>
    <derivirana_varijabla naziv="DomainObject.Predmet.SudioniciListAdressOIB_1">
      <item>QUIET NIGHT  jednostavno društvo s ograničenom odgovornošću za trgovinu i usluge, OIB 37186102358, Koledinečka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37186102358</item>
      <item>, OIB 85821130368</item>
    </izvorni_sadrzaj>
    <derivirana_varijabla naziv="DomainObject.Predmet.SudioniciListNazivOIB_1">
      <item>, OIB 37186102358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877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